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47EB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C523F1">
        <w:rPr>
          <w:rStyle w:val="Hyperlink"/>
        </w:rPr>
        <w:t>William PHILIPP</w:t>
      </w:r>
      <w:r w:rsidRPr="00C523F1">
        <w:rPr>
          <w:rStyle w:val="Hyperlink"/>
          <w:u w:val="none"/>
        </w:rPr>
        <w:t xml:space="preserve">        (fl.1475)</w:t>
      </w:r>
    </w:p>
    <w:p w14:paraId="0682BB3F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C523F1">
        <w:rPr>
          <w:rStyle w:val="Hyperlink"/>
          <w:u w:val="none"/>
        </w:rPr>
        <w:t>of London. Goldsmith.</w:t>
      </w:r>
    </w:p>
    <w:p w14:paraId="60560E31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14:paraId="606B5161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14:paraId="101DDF71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C523F1">
        <w:rPr>
          <w:rStyle w:val="Hyperlink"/>
          <w:u w:val="none"/>
        </w:rPr>
        <w:t>21 Sep.1475</w:t>
      </w:r>
      <w:r w:rsidRPr="00C523F1">
        <w:rPr>
          <w:rStyle w:val="Hyperlink"/>
          <w:u w:val="none"/>
        </w:rPr>
        <w:tab/>
        <w:t>He was elected Chamberlain.</w:t>
      </w:r>
    </w:p>
    <w:p w14:paraId="6511A66C" w14:textId="5580B683" w:rsid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C523F1">
        <w:rPr>
          <w:rStyle w:val="Hyperlink"/>
          <w:u w:val="none"/>
        </w:rPr>
        <w:tab/>
        <w:t>(“Calendar of Letter-Books of the City of London: L”  folio 113)</w:t>
      </w:r>
    </w:p>
    <w:p w14:paraId="16383470" w14:textId="77777777" w:rsidR="006C06BE" w:rsidRDefault="006C06BE" w:rsidP="006C06BE">
      <w:pPr>
        <w:pStyle w:val="NoSpacing"/>
      </w:pPr>
      <w:r>
        <w:tab/>
        <w:t>1477</w:t>
      </w:r>
      <w:r>
        <w:tab/>
        <w:t>He occurs in the Plea Rolls.</w:t>
      </w:r>
    </w:p>
    <w:p w14:paraId="45E69575" w14:textId="098A35A2" w:rsidR="006C06BE" w:rsidRPr="006C06BE" w:rsidRDefault="006C06BE" w:rsidP="006C06BE">
      <w:pPr>
        <w:pStyle w:val="NoSpacing"/>
        <w:ind w:left="720" w:firstLine="720"/>
        <w:rPr>
          <w:rStyle w:val="Hyperlink"/>
          <w:color w:val="auto"/>
          <w:u w:val="none"/>
        </w:rPr>
      </w:pPr>
      <w:r>
        <w:t>(</w:t>
      </w:r>
      <w:hyperlink r:id="rId6" w:history="1">
        <w:r w:rsidRPr="00807383">
          <w:rPr>
            <w:rStyle w:val="Hyperlink"/>
          </w:rPr>
          <w:t>https://waalt.uh.edu/index.php/CP40/861</w:t>
        </w:r>
      </w:hyperlink>
      <w:r>
        <w:t>)</w:t>
      </w:r>
    </w:p>
    <w:p w14:paraId="712A7C29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14:paraId="05EA2590" w14:textId="77777777" w:rsidR="00C523F1" w:rsidRP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14:paraId="02AFB1C0" w14:textId="05406317" w:rsidR="00C523F1" w:rsidRDefault="00C523F1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C523F1">
        <w:rPr>
          <w:rStyle w:val="Hyperlink"/>
          <w:u w:val="none"/>
        </w:rPr>
        <w:t>21 November 2017</w:t>
      </w:r>
    </w:p>
    <w:p w14:paraId="122617E4" w14:textId="7C97F9D2" w:rsidR="006C06BE" w:rsidRPr="00C523F1" w:rsidRDefault="006C06BE" w:rsidP="00C523F1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>
        <w:rPr>
          <w:rStyle w:val="Hyperlink"/>
          <w:u w:val="none"/>
        </w:rPr>
        <w:t xml:space="preserve">  6 November 2022</w:t>
      </w:r>
    </w:p>
    <w:p w14:paraId="2942BB37" w14:textId="77777777" w:rsidR="006B2F86" w:rsidRPr="00C523F1" w:rsidRDefault="006C06BE" w:rsidP="00E71FC3">
      <w:pPr>
        <w:pStyle w:val="NoSpacing"/>
      </w:pPr>
    </w:p>
    <w:sectPr w:rsidR="006B2F86" w:rsidRPr="00C523F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2FC2A" w14:textId="77777777" w:rsidR="00C523F1" w:rsidRDefault="00C523F1" w:rsidP="00E71FC3">
      <w:pPr>
        <w:spacing w:after="0" w:line="240" w:lineRule="auto"/>
      </w:pPr>
      <w:r>
        <w:separator/>
      </w:r>
    </w:p>
  </w:endnote>
  <w:endnote w:type="continuationSeparator" w:id="0">
    <w:p w14:paraId="4F794BB9" w14:textId="77777777" w:rsidR="00C523F1" w:rsidRDefault="00C52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7F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E3C2" w14:textId="77777777" w:rsidR="00C523F1" w:rsidRDefault="00C523F1" w:rsidP="00E71FC3">
      <w:pPr>
        <w:spacing w:after="0" w:line="240" w:lineRule="auto"/>
      </w:pPr>
      <w:r>
        <w:separator/>
      </w:r>
    </w:p>
  </w:footnote>
  <w:footnote w:type="continuationSeparator" w:id="0">
    <w:p w14:paraId="07C6D53A" w14:textId="77777777" w:rsidR="00C523F1" w:rsidRDefault="00C52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3F1"/>
    <w:rsid w:val="001A7C09"/>
    <w:rsid w:val="00577BD5"/>
    <w:rsid w:val="00656CBA"/>
    <w:rsid w:val="006A1F77"/>
    <w:rsid w:val="006C06BE"/>
    <w:rsid w:val="00733BE7"/>
    <w:rsid w:val="00AB52E8"/>
    <w:rsid w:val="00B16D3F"/>
    <w:rsid w:val="00BB41AC"/>
    <w:rsid w:val="00C523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90D0D"/>
  <w15:chartTrackingRefBased/>
  <w15:docId w15:val="{56F288EB-D3FA-479C-BEA8-7BC6A657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523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2017-11-24T21:57:00Z</dcterms:created>
  <dcterms:modified xsi:type="dcterms:W3CDTF">2022-11-06T11:15:00Z</dcterms:modified>
</cp:coreProperties>
</file>